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Bodenbelagsarbeiten - Neubau Kita Hobbeltstraße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2026-0484-23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